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806" w:rsidRDefault="003F1806" w:rsidP="00BC226A">
      <w:pPr>
        <w:pStyle w:val="Heading1"/>
        <w:rPr>
          <w:b/>
          <w:lang w:val="ru-RU"/>
        </w:rPr>
      </w:pPr>
    </w:p>
    <w:p w:rsidR="003F1806" w:rsidRDefault="003F1806" w:rsidP="00BC226A">
      <w:pPr>
        <w:framePr w:hSpace="141" w:wrap="around" w:vAnchor="text" w:hAnchor="page" w:x="6016" w:y="1"/>
        <w:rPr>
          <w:noProof/>
        </w:rPr>
      </w:pPr>
      <w:r w:rsidRPr="00F90BD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3F1806" w:rsidRDefault="003F1806" w:rsidP="00BC226A">
      <w:pPr>
        <w:jc w:val="center"/>
        <w:rPr>
          <w:rFonts w:cs="Tahoma"/>
          <w:b/>
          <w:sz w:val="28"/>
          <w:szCs w:val="28"/>
        </w:rPr>
      </w:pPr>
    </w:p>
    <w:p w:rsidR="003F1806" w:rsidRDefault="003F1806" w:rsidP="00BC226A">
      <w:pPr>
        <w:jc w:val="center"/>
        <w:rPr>
          <w:rFonts w:cs="Tahoma"/>
          <w:b/>
          <w:sz w:val="28"/>
          <w:szCs w:val="28"/>
        </w:rPr>
      </w:pPr>
    </w:p>
    <w:p w:rsidR="003F1806" w:rsidRDefault="003F1806" w:rsidP="00BC226A">
      <w:pPr>
        <w:jc w:val="center"/>
        <w:rPr>
          <w:rFonts w:cs="Tahoma"/>
          <w:b/>
          <w:sz w:val="28"/>
          <w:szCs w:val="28"/>
        </w:rPr>
      </w:pPr>
    </w:p>
    <w:p w:rsidR="003F1806" w:rsidRDefault="003F1806" w:rsidP="00BC226A">
      <w:pPr>
        <w:jc w:val="center"/>
        <w:rPr>
          <w:rFonts w:cs="Tahoma"/>
          <w:b/>
          <w:sz w:val="28"/>
          <w:szCs w:val="28"/>
        </w:rPr>
      </w:pPr>
    </w:p>
    <w:p w:rsidR="003F1806" w:rsidRDefault="003F1806" w:rsidP="00BC226A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3F1806" w:rsidRDefault="003F1806" w:rsidP="00BC226A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3F1806" w:rsidRDefault="003F1806" w:rsidP="00BC226A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3F1806" w:rsidRPr="0039378D" w:rsidRDefault="003F1806" w:rsidP="00BC226A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3F1806" w:rsidRPr="0073147A" w:rsidRDefault="003F1806" w:rsidP="00BC226A">
      <w:pPr>
        <w:rPr>
          <w:sz w:val="28"/>
          <w:szCs w:val="28"/>
        </w:rPr>
      </w:pPr>
      <w:r>
        <w:rPr>
          <w:sz w:val="28"/>
          <w:szCs w:val="28"/>
        </w:rPr>
        <w:t xml:space="preserve">17  серпня 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№221</w:t>
      </w:r>
      <w:r w:rsidRPr="0073147A">
        <w:rPr>
          <w:sz w:val="28"/>
          <w:szCs w:val="28"/>
        </w:rPr>
        <w:t xml:space="preserve">-к </w:t>
      </w:r>
    </w:p>
    <w:p w:rsidR="003F1806" w:rsidRPr="0073147A" w:rsidRDefault="003F1806" w:rsidP="00BC226A">
      <w:pPr>
        <w:jc w:val="center"/>
        <w:rPr>
          <w:b/>
          <w:sz w:val="28"/>
          <w:szCs w:val="28"/>
        </w:rPr>
      </w:pPr>
    </w:p>
    <w:p w:rsidR="003F1806" w:rsidRDefault="003F1806" w:rsidP="00BC226A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</w:t>
      </w:r>
    </w:p>
    <w:p w:rsidR="003F1806" w:rsidRPr="0073147A" w:rsidRDefault="003F1806" w:rsidP="00BC226A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відпустки </w:t>
      </w:r>
      <w:r>
        <w:rPr>
          <w:b/>
          <w:sz w:val="28"/>
          <w:szCs w:val="28"/>
        </w:rPr>
        <w:t>Пєтковій Л.С.</w:t>
      </w:r>
    </w:p>
    <w:p w:rsidR="003F1806" w:rsidRPr="0073147A" w:rsidRDefault="003F1806" w:rsidP="00BC226A">
      <w:pPr>
        <w:jc w:val="center"/>
        <w:rPr>
          <w:sz w:val="28"/>
          <w:szCs w:val="28"/>
        </w:rPr>
      </w:pPr>
    </w:p>
    <w:p w:rsidR="003F1806" w:rsidRPr="0073147A" w:rsidRDefault="003F1806" w:rsidP="00BC226A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Пєткової Л.С.:</w:t>
      </w:r>
    </w:p>
    <w:p w:rsidR="003F1806" w:rsidRDefault="003F1806" w:rsidP="00BC226A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Пєтковій Людмилі Степанівні,  діловоду відділу організаційної та кадрової роботи міської ради,  щорічну основну відпустку тривалістю </w:t>
      </w:r>
      <w:r w:rsidRPr="00AA73E8">
        <w:rPr>
          <w:highlight w:val="black"/>
        </w:rPr>
        <w:t>30 календарних днівз 01 вересня  2021 року по 30 вересня 2021 року включно,  за період роботи з 11  вересня  2021 року  по 10 вересня</w:t>
      </w:r>
      <w:bookmarkStart w:id="0" w:name="_GoBack"/>
      <w:bookmarkEnd w:id="0"/>
      <w:r w:rsidRPr="00AA73E8">
        <w:rPr>
          <w:highlight w:val="black"/>
        </w:rPr>
        <w:t xml:space="preserve"> 2022 року.</w:t>
      </w:r>
      <w:r>
        <w:t xml:space="preserve"> </w:t>
      </w:r>
    </w:p>
    <w:p w:rsidR="003F1806" w:rsidRPr="00C37068" w:rsidRDefault="003F1806" w:rsidP="00BC226A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Пєтковій Людмилі Степанівні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3F1806" w:rsidRPr="005B6AF9" w:rsidRDefault="003F1806" w:rsidP="00BC226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3F1806" w:rsidRDefault="003F1806" w:rsidP="00BC226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О.М.</w:t>
      </w:r>
    </w:p>
    <w:p w:rsidR="003F1806" w:rsidRDefault="003F1806" w:rsidP="00BC226A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Пєткової Л.С. від 12 серпня  2021 року;</w:t>
      </w:r>
    </w:p>
    <w:p w:rsidR="003F1806" w:rsidRPr="0039378D" w:rsidRDefault="003F1806" w:rsidP="00BC226A">
      <w:pPr>
        <w:pStyle w:val="BodyTex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копія довідки до акту огляду </w:t>
      </w:r>
      <w:r w:rsidRPr="00AA73E8">
        <w:rPr>
          <w:sz w:val="28"/>
          <w:szCs w:val="28"/>
          <w:highlight w:val="black"/>
        </w:rPr>
        <w:t>медико-соціальної експертної комісії серія 12ААБ №033487 від 05 вересня 2018 року</w:t>
      </w:r>
      <w:r>
        <w:rPr>
          <w:sz w:val="28"/>
          <w:szCs w:val="28"/>
        </w:rPr>
        <w:t>.</w:t>
      </w:r>
    </w:p>
    <w:p w:rsidR="003F1806" w:rsidRPr="0039378D" w:rsidRDefault="003F1806" w:rsidP="00BC226A">
      <w:pPr>
        <w:pStyle w:val="Heading2"/>
      </w:pPr>
    </w:p>
    <w:p w:rsidR="003F1806" w:rsidRPr="000917CC" w:rsidRDefault="003F1806" w:rsidP="00BC226A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3F1806" w:rsidRDefault="003F1806" w:rsidP="00BC226A">
      <w:pPr>
        <w:pStyle w:val="Heading2"/>
      </w:pPr>
    </w:p>
    <w:p w:rsidR="003F1806" w:rsidRDefault="003F1806" w:rsidP="00BC226A">
      <w:pPr>
        <w:pStyle w:val="Heading2"/>
      </w:pPr>
    </w:p>
    <w:p w:rsidR="003F1806" w:rsidRDefault="003F1806" w:rsidP="00BC226A">
      <w:pPr>
        <w:pStyle w:val="Heading2"/>
      </w:pPr>
      <w:r>
        <w:t>З розпорядженням ознайомлена</w:t>
      </w:r>
      <w:r>
        <w:tab/>
        <w:t>_____________    Л.Пєткова</w:t>
      </w:r>
    </w:p>
    <w:p w:rsidR="003F1806" w:rsidRPr="002D6B80" w:rsidRDefault="003F1806" w:rsidP="00BC226A">
      <w:pPr>
        <w:rPr>
          <w:u w:val="single"/>
        </w:rPr>
      </w:pPr>
    </w:p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Pr="00E96A52" w:rsidRDefault="003F1806" w:rsidP="00BC226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3F1806" w:rsidRPr="00E96A52" w:rsidRDefault="003F1806" w:rsidP="00BC226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17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221 -к</w:t>
      </w:r>
    </w:p>
    <w:p w:rsidR="003F1806" w:rsidRDefault="003F1806" w:rsidP="00BC226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1806" w:rsidRPr="000A696E" w:rsidRDefault="003F1806" w:rsidP="00BC226A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Пєтковій Л.С.</w:t>
      </w:r>
    </w:p>
    <w:p w:rsidR="003F1806" w:rsidRPr="00A84420" w:rsidRDefault="003F1806" w:rsidP="00BC226A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1806" w:rsidRPr="00CF77D5" w:rsidRDefault="003F1806" w:rsidP="00BC226A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3F1806" w:rsidRPr="00E05F39" w:rsidRDefault="003F1806" w:rsidP="00BC226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3F1806" w:rsidRPr="00E05F39" w:rsidRDefault="003F1806" w:rsidP="00BC226A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3F1806" w:rsidRPr="00E05F39" w:rsidRDefault="003F1806" w:rsidP="00BC226A">
      <w:pPr>
        <w:rPr>
          <w:b/>
          <w:sz w:val="28"/>
          <w:szCs w:val="28"/>
        </w:rPr>
      </w:pPr>
    </w:p>
    <w:p w:rsidR="003F1806" w:rsidRDefault="003F1806" w:rsidP="00BC226A">
      <w:pPr>
        <w:rPr>
          <w:sz w:val="28"/>
          <w:szCs w:val="28"/>
        </w:rPr>
      </w:pPr>
    </w:p>
    <w:p w:rsidR="003F1806" w:rsidRPr="00E05F39" w:rsidRDefault="003F1806" w:rsidP="00BC226A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3F1806" w:rsidRPr="00E05F39" w:rsidRDefault="003F1806" w:rsidP="00BC226A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3F1806" w:rsidRPr="00E05F39" w:rsidRDefault="003F1806" w:rsidP="00BC226A">
      <w:pPr>
        <w:rPr>
          <w:sz w:val="28"/>
          <w:szCs w:val="28"/>
        </w:rPr>
      </w:pPr>
    </w:p>
    <w:p w:rsidR="003F1806" w:rsidRDefault="003F1806" w:rsidP="00BC226A">
      <w:pPr>
        <w:rPr>
          <w:sz w:val="28"/>
          <w:szCs w:val="28"/>
        </w:rPr>
      </w:pPr>
    </w:p>
    <w:p w:rsidR="003F1806" w:rsidRDefault="003F1806" w:rsidP="00BC226A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3F1806" w:rsidRDefault="003F1806" w:rsidP="00BC226A">
      <w:pPr>
        <w:rPr>
          <w:sz w:val="28"/>
          <w:szCs w:val="28"/>
        </w:rPr>
      </w:pPr>
      <w:r>
        <w:rPr>
          <w:sz w:val="28"/>
          <w:szCs w:val="28"/>
        </w:rPr>
        <w:t>_________         І.Стойкова</w:t>
      </w:r>
    </w:p>
    <w:p w:rsidR="003F1806" w:rsidRDefault="003F1806" w:rsidP="00BC226A">
      <w:pPr>
        <w:rPr>
          <w:sz w:val="28"/>
          <w:szCs w:val="28"/>
        </w:rPr>
      </w:pPr>
    </w:p>
    <w:p w:rsidR="003F1806" w:rsidRDefault="003F1806" w:rsidP="00BC226A">
      <w:pPr>
        <w:rPr>
          <w:sz w:val="28"/>
          <w:szCs w:val="28"/>
        </w:rPr>
      </w:pPr>
    </w:p>
    <w:p w:rsidR="003F1806" w:rsidRDefault="003F1806" w:rsidP="00BC226A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3F1806" w:rsidRDefault="003F1806" w:rsidP="00BC226A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Pr="006D7188" w:rsidRDefault="003F1806" w:rsidP="00BC226A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 w:rsidP="00BC226A"/>
    <w:p w:rsidR="003F1806" w:rsidRDefault="003F1806"/>
    <w:sectPr w:rsidR="003F1806" w:rsidSect="00BC226A">
      <w:pgSz w:w="11906" w:h="16838"/>
      <w:pgMar w:top="567" w:right="992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666EC9"/>
    <w:multiLevelType w:val="hybridMultilevel"/>
    <w:tmpl w:val="719263A4"/>
    <w:lvl w:ilvl="0" w:tplc="79CAAA72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226A"/>
    <w:rsid w:val="000917CC"/>
    <w:rsid w:val="000A696E"/>
    <w:rsid w:val="000B7284"/>
    <w:rsid w:val="001B36F7"/>
    <w:rsid w:val="00286040"/>
    <w:rsid w:val="002D6B80"/>
    <w:rsid w:val="003010A8"/>
    <w:rsid w:val="003755B1"/>
    <w:rsid w:val="0039378D"/>
    <w:rsid w:val="003F1806"/>
    <w:rsid w:val="004D0993"/>
    <w:rsid w:val="005B6AF9"/>
    <w:rsid w:val="005E4AE2"/>
    <w:rsid w:val="006D7188"/>
    <w:rsid w:val="0073147A"/>
    <w:rsid w:val="007735AB"/>
    <w:rsid w:val="00A84420"/>
    <w:rsid w:val="00AA73E8"/>
    <w:rsid w:val="00BC226A"/>
    <w:rsid w:val="00C12E87"/>
    <w:rsid w:val="00C37068"/>
    <w:rsid w:val="00CF77D5"/>
    <w:rsid w:val="00D74965"/>
    <w:rsid w:val="00E05F39"/>
    <w:rsid w:val="00E96A52"/>
    <w:rsid w:val="00F90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26A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C226A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C226A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226A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C226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C226A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C226A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C226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C226A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C226A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C226A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BC22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C226A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C22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226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2</Pages>
  <Words>334</Words>
  <Characters>1906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5</cp:revision>
  <cp:lastPrinted>2021-08-17T11:51:00Z</cp:lastPrinted>
  <dcterms:created xsi:type="dcterms:W3CDTF">2021-08-16T08:53:00Z</dcterms:created>
  <dcterms:modified xsi:type="dcterms:W3CDTF">2022-01-12T07:08:00Z</dcterms:modified>
</cp:coreProperties>
</file>